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MARNHAM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Newark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Katherine de la Pole(q.v.).</w:t>
      </w:r>
    </w:p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21-285)</w:t>
      </w:r>
    </w:p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A08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A08" w:rsidRPr="00B95386" w:rsidRDefault="00225A08" w:rsidP="00225A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</w:p>
    <w:p w:rsidR="006B2F86" w:rsidRPr="00225A08" w:rsidRDefault="00225A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25A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A08" w:rsidRDefault="00225A08" w:rsidP="00E71FC3">
      <w:pPr>
        <w:spacing w:after="0" w:line="240" w:lineRule="auto"/>
      </w:pPr>
      <w:r>
        <w:separator/>
      </w:r>
    </w:p>
  </w:endnote>
  <w:endnote w:type="continuationSeparator" w:id="0">
    <w:p w:rsidR="00225A08" w:rsidRDefault="00225A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A08" w:rsidRDefault="00225A08" w:rsidP="00E71FC3">
      <w:pPr>
        <w:spacing w:after="0" w:line="240" w:lineRule="auto"/>
      </w:pPr>
      <w:r>
        <w:separator/>
      </w:r>
    </w:p>
  </w:footnote>
  <w:footnote w:type="continuationSeparator" w:id="0">
    <w:p w:rsidR="00225A08" w:rsidRDefault="00225A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8"/>
    <w:rsid w:val="00225A0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47E4E"/>
  <w15:chartTrackingRefBased/>
  <w15:docId w15:val="{4A346A2E-3A8D-4723-B72A-1BEC22B9C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2016-02-28T20:29:00Z</dcterms:created>
  <dcterms:modified xsi:type="dcterms:W3CDTF">2016-02-28T20:31:00Z</dcterms:modified>
</cp:coreProperties>
</file>